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9AA" w:rsidRDefault="009669AA">
      <w:pPr>
        <w:rPr>
          <w:sz w:val="32"/>
          <w:szCs w:val="32"/>
        </w:rPr>
      </w:pPr>
    </w:p>
    <w:p w:rsidR="009669AA" w:rsidRDefault="009669AA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小学音乐试讲范围</w:t>
      </w:r>
    </w:p>
    <w:p w:rsidR="009669AA" w:rsidRDefault="009669A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（适合</w:t>
      </w:r>
      <w:r>
        <w:rPr>
          <w:rFonts w:ascii="黑体" w:eastAsia="黑体" w:hAnsi="黑体"/>
          <w:sz w:val="32"/>
          <w:szCs w:val="32"/>
        </w:rPr>
        <w:t>2024</w:t>
      </w:r>
      <w:r>
        <w:rPr>
          <w:rFonts w:ascii="黑体" w:eastAsia="黑体" w:hAnsi="黑体" w:hint="eastAsia"/>
          <w:sz w:val="32"/>
          <w:szCs w:val="32"/>
        </w:rPr>
        <w:t>年沈阳市苏家屯区教育系统急需紧缺教师公开招聘</w:t>
      </w:r>
    </w:p>
    <w:p w:rsidR="009669AA" w:rsidRDefault="009669A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报考小学音乐教师职位使用）</w:t>
      </w:r>
    </w:p>
    <w:p w:rsidR="009669AA" w:rsidRDefault="009669AA">
      <w:pPr>
        <w:rPr>
          <w:rFonts w:ascii="黑体" w:eastAsia="黑体" w:hAnsi="黑体"/>
          <w:sz w:val="32"/>
          <w:szCs w:val="32"/>
        </w:rPr>
      </w:pPr>
    </w:p>
    <w:p w:rsidR="009669AA" w:rsidRDefault="009669AA">
      <w:pPr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教材版本：人民音乐出版社</w:t>
      </w:r>
      <w:r>
        <w:rPr>
          <w:rFonts w:ascii="黑体" w:eastAsia="黑体" w:hAnsi="黑体"/>
          <w:b/>
          <w:sz w:val="36"/>
          <w:szCs w:val="36"/>
        </w:rPr>
        <w:t xml:space="preserve">  </w:t>
      </w:r>
    </w:p>
    <w:p w:rsidR="009669AA" w:rsidRDefault="009669AA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教材名称：音乐（简谱）</w:t>
      </w:r>
      <w:r>
        <w:rPr>
          <w:rFonts w:ascii="黑体" w:eastAsia="黑体" w:hAnsi="黑体"/>
          <w:sz w:val="36"/>
          <w:szCs w:val="36"/>
        </w:rPr>
        <w:t xml:space="preserve">  </w:t>
      </w:r>
    </w:p>
    <w:p w:rsidR="009669AA" w:rsidRDefault="009669AA">
      <w:pPr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三年级上册</w:t>
      </w:r>
      <w:r>
        <w:rPr>
          <w:rFonts w:ascii="黑体" w:eastAsia="黑体" w:hAnsi="黑体"/>
          <w:b/>
          <w:sz w:val="28"/>
          <w:szCs w:val="28"/>
        </w:rPr>
        <w:t xml:space="preserve">  2016</w:t>
      </w:r>
      <w:r>
        <w:rPr>
          <w:rFonts w:ascii="黑体" w:eastAsia="黑体" w:hAnsi="黑体" w:hint="eastAsia"/>
          <w:b/>
          <w:sz w:val="28"/>
          <w:szCs w:val="28"/>
        </w:rPr>
        <w:t>年</w:t>
      </w:r>
      <w:r>
        <w:rPr>
          <w:rFonts w:ascii="黑体" w:eastAsia="黑体" w:hAnsi="黑体"/>
          <w:b/>
          <w:sz w:val="28"/>
          <w:szCs w:val="28"/>
        </w:rPr>
        <w:t>4</w:t>
      </w:r>
      <w:r>
        <w:rPr>
          <w:rFonts w:ascii="黑体" w:eastAsia="黑体" w:hAnsi="黑体" w:hint="eastAsia"/>
          <w:b/>
          <w:sz w:val="28"/>
          <w:szCs w:val="28"/>
        </w:rPr>
        <w:t>月第</w:t>
      </w:r>
      <w:r>
        <w:rPr>
          <w:rFonts w:ascii="黑体" w:eastAsia="黑体" w:hAnsi="黑体"/>
          <w:b/>
          <w:sz w:val="28"/>
          <w:szCs w:val="28"/>
        </w:rPr>
        <w:t>1</w:t>
      </w:r>
      <w:r>
        <w:rPr>
          <w:rFonts w:ascii="黑体" w:eastAsia="黑体" w:hAnsi="黑体" w:hint="eastAsia"/>
          <w:b/>
          <w:sz w:val="28"/>
          <w:szCs w:val="28"/>
        </w:rPr>
        <w:t>版</w:t>
      </w:r>
      <w:r>
        <w:rPr>
          <w:rFonts w:ascii="黑体" w:eastAsia="黑体" w:hAnsi="黑体"/>
          <w:b/>
          <w:sz w:val="28"/>
          <w:szCs w:val="28"/>
        </w:rPr>
        <w:t xml:space="preserve">    2022</w:t>
      </w:r>
      <w:r>
        <w:rPr>
          <w:rFonts w:ascii="黑体" w:eastAsia="黑体" w:hAnsi="黑体" w:hint="eastAsia"/>
          <w:b/>
          <w:sz w:val="28"/>
          <w:szCs w:val="28"/>
        </w:rPr>
        <w:t>年</w:t>
      </w:r>
      <w:r>
        <w:rPr>
          <w:rFonts w:ascii="黑体" w:eastAsia="黑体" w:hAnsi="黑体"/>
          <w:b/>
          <w:sz w:val="28"/>
          <w:szCs w:val="28"/>
        </w:rPr>
        <w:t>7</w:t>
      </w:r>
      <w:r>
        <w:rPr>
          <w:rFonts w:ascii="黑体" w:eastAsia="黑体" w:hAnsi="黑体" w:hint="eastAsia"/>
          <w:b/>
          <w:sz w:val="28"/>
          <w:szCs w:val="28"/>
        </w:rPr>
        <w:t>月第</w:t>
      </w:r>
      <w:r>
        <w:rPr>
          <w:rFonts w:ascii="黑体" w:eastAsia="黑体" w:hAnsi="黑体"/>
          <w:b/>
          <w:sz w:val="28"/>
          <w:szCs w:val="28"/>
        </w:rPr>
        <w:t>7</w:t>
      </w:r>
      <w:r>
        <w:rPr>
          <w:rFonts w:ascii="黑体" w:eastAsia="黑体" w:hAnsi="黑体" w:hint="eastAsia"/>
          <w:b/>
          <w:sz w:val="28"/>
          <w:szCs w:val="28"/>
        </w:rPr>
        <w:t>次印刷</w:t>
      </w:r>
    </w:p>
    <w:p w:rsidR="009669AA" w:rsidRDefault="009669AA">
      <w:pPr>
        <w:ind w:firstLineChars="200" w:firstLine="562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28"/>
          <w:szCs w:val="28"/>
        </w:rPr>
        <w:t>三年级下册</w:t>
      </w:r>
      <w:r>
        <w:rPr>
          <w:rFonts w:ascii="黑体" w:eastAsia="黑体" w:hAnsi="黑体"/>
          <w:b/>
          <w:sz w:val="28"/>
          <w:szCs w:val="28"/>
        </w:rPr>
        <w:t xml:space="preserve">  2016</w:t>
      </w:r>
      <w:r>
        <w:rPr>
          <w:rFonts w:ascii="黑体" w:eastAsia="黑体" w:hAnsi="黑体" w:hint="eastAsia"/>
          <w:b/>
          <w:sz w:val="28"/>
          <w:szCs w:val="28"/>
        </w:rPr>
        <w:t>年</w:t>
      </w:r>
      <w:r>
        <w:rPr>
          <w:rFonts w:ascii="黑体" w:eastAsia="黑体" w:hAnsi="黑体"/>
          <w:b/>
          <w:sz w:val="28"/>
          <w:szCs w:val="28"/>
        </w:rPr>
        <w:t>4</w:t>
      </w:r>
      <w:r>
        <w:rPr>
          <w:rFonts w:ascii="黑体" w:eastAsia="黑体" w:hAnsi="黑体" w:hint="eastAsia"/>
          <w:b/>
          <w:sz w:val="28"/>
          <w:szCs w:val="28"/>
        </w:rPr>
        <w:t>月第</w:t>
      </w:r>
      <w:r>
        <w:rPr>
          <w:rFonts w:ascii="黑体" w:eastAsia="黑体" w:hAnsi="黑体"/>
          <w:b/>
          <w:sz w:val="28"/>
          <w:szCs w:val="28"/>
        </w:rPr>
        <w:t>1</w:t>
      </w:r>
      <w:r>
        <w:rPr>
          <w:rFonts w:ascii="黑体" w:eastAsia="黑体" w:hAnsi="黑体" w:hint="eastAsia"/>
          <w:b/>
          <w:sz w:val="28"/>
          <w:szCs w:val="28"/>
        </w:rPr>
        <w:t>版</w:t>
      </w:r>
      <w:r>
        <w:rPr>
          <w:rFonts w:ascii="黑体" w:eastAsia="黑体" w:hAnsi="黑体"/>
          <w:sz w:val="36"/>
          <w:szCs w:val="36"/>
        </w:rPr>
        <w:t xml:space="preserve">   </w:t>
      </w:r>
      <w:r>
        <w:rPr>
          <w:rFonts w:ascii="黑体" w:eastAsia="黑体" w:hAnsi="黑体"/>
          <w:b/>
          <w:sz w:val="28"/>
          <w:szCs w:val="28"/>
        </w:rPr>
        <w:t>2023</w:t>
      </w:r>
      <w:r>
        <w:rPr>
          <w:rFonts w:ascii="黑体" w:eastAsia="黑体" w:hAnsi="黑体" w:hint="eastAsia"/>
          <w:b/>
          <w:sz w:val="28"/>
          <w:szCs w:val="28"/>
        </w:rPr>
        <w:t>年</w:t>
      </w:r>
      <w:r>
        <w:rPr>
          <w:rFonts w:ascii="黑体" w:eastAsia="黑体" w:hAnsi="黑体"/>
          <w:b/>
          <w:sz w:val="28"/>
          <w:szCs w:val="28"/>
        </w:rPr>
        <w:t>12</w:t>
      </w:r>
      <w:r>
        <w:rPr>
          <w:rFonts w:ascii="黑体" w:eastAsia="黑体" w:hAnsi="黑体" w:hint="eastAsia"/>
          <w:b/>
          <w:sz w:val="28"/>
          <w:szCs w:val="28"/>
        </w:rPr>
        <w:t>月第</w:t>
      </w:r>
      <w:r>
        <w:rPr>
          <w:rFonts w:ascii="黑体" w:eastAsia="黑体" w:hAnsi="黑体"/>
          <w:b/>
          <w:sz w:val="28"/>
          <w:szCs w:val="28"/>
        </w:rPr>
        <w:t>8</w:t>
      </w:r>
      <w:r>
        <w:rPr>
          <w:rFonts w:ascii="黑体" w:eastAsia="黑体" w:hAnsi="黑体" w:hint="eastAsia"/>
          <w:b/>
          <w:sz w:val="28"/>
          <w:szCs w:val="28"/>
        </w:rPr>
        <w:t>次印刷</w:t>
      </w:r>
    </w:p>
    <w:p w:rsidR="009669AA" w:rsidRDefault="009669AA">
      <w:pPr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四年级上册</w:t>
      </w:r>
      <w:r>
        <w:rPr>
          <w:rFonts w:ascii="黑体" w:eastAsia="黑体" w:hAnsi="黑体"/>
          <w:b/>
          <w:sz w:val="28"/>
          <w:szCs w:val="28"/>
        </w:rPr>
        <w:t xml:space="preserve">  2016</w:t>
      </w:r>
      <w:r>
        <w:rPr>
          <w:rFonts w:ascii="黑体" w:eastAsia="黑体" w:hAnsi="黑体" w:hint="eastAsia"/>
          <w:b/>
          <w:sz w:val="28"/>
          <w:szCs w:val="28"/>
        </w:rPr>
        <w:t>年</w:t>
      </w:r>
      <w:r>
        <w:rPr>
          <w:rFonts w:ascii="黑体" w:eastAsia="黑体" w:hAnsi="黑体"/>
          <w:b/>
          <w:sz w:val="28"/>
          <w:szCs w:val="28"/>
        </w:rPr>
        <w:t>4</w:t>
      </w:r>
      <w:r>
        <w:rPr>
          <w:rFonts w:ascii="黑体" w:eastAsia="黑体" w:hAnsi="黑体" w:hint="eastAsia"/>
          <w:b/>
          <w:sz w:val="28"/>
          <w:szCs w:val="28"/>
        </w:rPr>
        <w:t>月第</w:t>
      </w:r>
      <w:r>
        <w:rPr>
          <w:rFonts w:ascii="黑体" w:eastAsia="黑体" w:hAnsi="黑体"/>
          <w:b/>
          <w:sz w:val="28"/>
          <w:szCs w:val="28"/>
        </w:rPr>
        <w:t>1</w:t>
      </w:r>
      <w:r>
        <w:rPr>
          <w:rFonts w:ascii="黑体" w:eastAsia="黑体" w:hAnsi="黑体" w:hint="eastAsia"/>
          <w:b/>
          <w:sz w:val="28"/>
          <w:szCs w:val="28"/>
        </w:rPr>
        <w:t>版</w:t>
      </w:r>
      <w:r>
        <w:rPr>
          <w:rFonts w:ascii="黑体" w:eastAsia="黑体" w:hAnsi="黑体"/>
          <w:b/>
          <w:sz w:val="28"/>
          <w:szCs w:val="28"/>
        </w:rPr>
        <w:t xml:space="preserve">    2022</w:t>
      </w:r>
      <w:r>
        <w:rPr>
          <w:rFonts w:ascii="黑体" w:eastAsia="黑体" w:hAnsi="黑体" w:hint="eastAsia"/>
          <w:b/>
          <w:sz w:val="28"/>
          <w:szCs w:val="28"/>
        </w:rPr>
        <w:t>年</w:t>
      </w:r>
      <w:r>
        <w:rPr>
          <w:rFonts w:ascii="黑体" w:eastAsia="黑体" w:hAnsi="黑体"/>
          <w:b/>
          <w:sz w:val="28"/>
          <w:szCs w:val="28"/>
        </w:rPr>
        <w:t>7</w:t>
      </w:r>
      <w:r>
        <w:rPr>
          <w:rFonts w:ascii="黑体" w:eastAsia="黑体" w:hAnsi="黑体" w:hint="eastAsia"/>
          <w:b/>
          <w:sz w:val="28"/>
          <w:szCs w:val="28"/>
        </w:rPr>
        <w:t>月第</w:t>
      </w:r>
      <w:r>
        <w:rPr>
          <w:rFonts w:ascii="黑体" w:eastAsia="黑体" w:hAnsi="黑体"/>
          <w:b/>
          <w:sz w:val="28"/>
          <w:szCs w:val="28"/>
        </w:rPr>
        <w:t>7</w:t>
      </w:r>
      <w:r>
        <w:rPr>
          <w:rFonts w:ascii="黑体" w:eastAsia="黑体" w:hAnsi="黑体" w:hint="eastAsia"/>
          <w:b/>
          <w:sz w:val="28"/>
          <w:szCs w:val="28"/>
        </w:rPr>
        <w:t>次印刷</w:t>
      </w:r>
    </w:p>
    <w:p w:rsidR="009669AA" w:rsidRDefault="009669AA">
      <w:pPr>
        <w:ind w:firstLineChars="200" w:firstLine="562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28"/>
          <w:szCs w:val="28"/>
        </w:rPr>
        <w:t>四年级下册</w:t>
      </w:r>
      <w:r>
        <w:rPr>
          <w:rFonts w:ascii="黑体" w:eastAsia="黑体" w:hAnsi="黑体"/>
          <w:b/>
          <w:sz w:val="28"/>
          <w:szCs w:val="28"/>
        </w:rPr>
        <w:t xml:space="preserve">  2016</w:t>
      </w:r>
      <w:r>
        <w:rPr>
          <w:rFonts w:ascii="黑体" w:eastAsia="黑体" w:hAnsi="黑体" w:hint="eastAsia"/>
          <w:b/>
          <w:sz w:val="28"/>
          <w:szCs w:val="28"/>
        </w:rPr>
        <w:t>年</w:t>
      </w:r>
      <w:r>
        <w:rPr>
          <w:rFonts w:ascii="黑体" w:eastAsia="黑体" w:hAnsi="黑体"/>
          <w:b/>
          <w:sz w:val="28"/>
          <w:szCs w:val="28"/>
        </w:rPr>
        <w:t>4</w:t>
      </w:r>
      <w:r>
        <w:rPr>
          <w:rFonts w:ascii="黑体" w:eastAsia="黑体" w:hAnsi="黑体" w:hint="eastAsia"/>
          <w:b/>
          <w:sz w:val="28"/>
          <w:szCs w:val="28"/>
        </w:rPr>
        <w:t>月第</w:t>
      </w:r>
      <w:r>
        <w:rPr>
          <w:rFonts w:ascii="黑体" w:eastAsia="黑体" w:hAnsi="黑体"/>
          <w:b/>
          <w:sz w:val="28"/>
          <w:szCs w:val="28"/>
        </w:rPr>
        <w:t>1</w:t>
      </w:r>
      <w:r>
        <w:rPr>
          <w:rFonts w:ascii="黑体" w:eastAsia="黑体" w:hAnsi="黑体" w:hint="eastAsia"/>
          <w:b/>
          <w:sz w:val="28"/>
          <w:szCs w:val="28"/>
        </w:rPr>
        <w:t>版</w:t>
      </w:r>
      <w:r>
        <w:rPr>
          <w:rFonts w:ascii="黑体" w:eastAsia="黑体" w:hAnsi="黑体"/>
          <w:sz w:val="36"/>
          <w:szCs w:val="36"/>
        </w:rPr>
        <w:t xml:space="preserve">   </w:t>
      </w:r>
      <w:r>
        <w:rPr>
          <w:rFonts w:ascii="黑体" w:eastAsia="黑体" w:hAnsi="黑体"/>
          <w:b/>
          <w:sz w:val="28"/>
          <w:szCs w:val="28"/>
        </w:rPr>
        <w:t>2023</w:t>
      </w:r>
      <w:r>
        <w:rPr>
          <w:rFonts w:ascii="黑体" w:eastAsia="黑体" w:hAnsi="黑体" w:hint="eastAsia"/>
          <w:b/>
          <w:sz w:val="28"/>
          <w:szCs w:val="28"/>
        </w:rPr>
        <w:t>年</w:t>
      </w:r>
      <w:r>
        <w:rPr>
          <w:rFonts w:ascii="黑体" w:eastAsia="黑体" w:hAnsi="黑体"/>
          <w:b/>
          <w:sz w:val="28"/>
          <w:szCs w:val="28"/>
        </w:rPr>
        <w:t>12</w:t>
      </w:r>
      <w:r>
        <w:rPr>
          <w:rFonts w:ascii="黑体" w:eastAsia="黑体" w:hAnsi="黑体" w:hint="eastAsia"/>
          <w:b/>
          <w:sz w:val="28"/>
          <w:szCs w:val="28"/>
        </w:rPr>
        <w:t>月第</w:t>
      </w:r>
      <w:r>
        <w:rPr>
          <w:rFonts w:ascii="黑体" w:eastAsia="黑体" w:hAnsi="黑体"/>
          <w:b/>
          <w:sz w:val="28"/>
          <w:szCs w:val="28"/>
        </w:rPr>
        <w:t>8</w:t>
      </w:r>
      <w:r>
        <w:rPr>
          <w:rFonts w:ascii="黑体" w:eastAsia="黑体" w:hAnsi="黑体" w:hint="eastAsia"/>
          <w:b/>
          <w:sz w:val="28"/>
          <w:szCs w:val="28"/>
        </w:rPr>
        <w:t>次印刷</w:t>
      </w:r>
    </w:p>
    <w:p w:rsidR="009669AA" w:rsidRDefault="009669AA">
      <w:pPr>
        <w:ind w:firstLineChars="200" w:firstLine="720"/>
        <w:rPr>
          <w:rFonts w:ascii="黑体" w:eastAsia="黑体" w:hAnsi="黑体"/>
          <w:sz w:val="36"/>
          <w:szCs w:val="36"/>
        </w:rPr>
      </w:pPr>
    </w:p>
    <w:p w:rsidR="009669AA" w:rsidRDefault="009669AA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试讲范围：</w:t>
      </w:r>
    </w:p>
    <w:p w:rsidR="009669AA" w:rsidRDefault="009669AA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三年级上册：</w:t>
      </w:r>
    </w:p>
    <w:p w:rsidR="009669AA" w:rsidRDefault="009669AA">
      <w:pPr>
        <w:rPr>
          <w:sz w:val="32"/>
          <w:szCs w:val="32"/>
        </w:rPr>
      </w:pPr>
      <w:r>
        <w:rPr>
          <w:sz w:val="32"/>
          <w:szCs w:val="32"/>
        </w:rPr>
        <w:t xml:space="preserve">1.  </w:t>
      </w:r>
      <w:r>
        <w:rPr>
          <w:rFonts w:hint="eastAsia"/>
          <w:sz w:val="32"/>
          <w:szCs w:val="32"/>
        </w:rPr>
        <w:t>上册第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课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演唱课《我是草原小牧民》</w:t>
      </w:r>
      <w:r>
        <w:rPr>
          <w:sz w:val="32"/>
          <w:szCs w:val="32"/>
        </w:rPr>
        <w:t xml:space="preserve">        </w:t>
      </w:r>
      <w:r>
        <w:rPr>
          <w:rFonts w:hint="eastAsia"/>
          <w:sz w:val="32"/>
          <w:szCs w:val="32"/>
        </w:rPr>
        <w:t>（第一课时）</w:t>
      </w:r>
    </w:p>
    <w:p w:rsidR="009669AA" w:rsidRDefault="009669AA">
      <w:pPr>
        <w:rPr>
          <w:sz w:val="32"/>
          <w:szCs w:val="32"/>
        </w:rPr>
      </w:pPr>
      <w:r>
        <w:rPr>
          <w:sz w:val="32"/>
          <w:szCs w:val="32"/>
        </w:rPr>
        <w:t xml:space="preserve">2.  </w:t>
      </w:r>
      <w:r>
        <w:rPr>
          <w:rFonts w:hint="eastAsia"/>
          <w:sz w:val="32"/>
          <w:szCs w:val="32"/>
        </w:rPr>
        <w:t>上册第</w:t>
      </w: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>课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演唱课《噢！苏珊娜》</w:t>
      </w:r>
      <w:r>
        <w:rPr>
          <w:sz w:val="32"/>
          <w:szCs w:val="32"/>
        </w:rPr>
        <w:t xml:space="preserve">           </w:t>
      </w:r>
      <w:r>
        <w:rPr>
          <w:rFonts w:hint="eastAsia"/>
          <w:sz w:val="32"/>
          <w:szCs w:val="32"/>
        </w:rPr>
        <w:t>（第一课时）</w:t>
      </w:r>
    </w:p>
    <w:p w:rsidR="009669AA" w:rsidRDefault="009669AA">
      <w:pPr>
        <w:rPr>
          <w:sz w:val="32"/>
          <w:szCs w:val="32"/>
        </w:rPr>
      </w:pPr>
      <w:r>
        <w:rPr>
          <w:sz w:val="32"/>
          <w:szCs w:val="32"/>
        </w:rPr>
        <w:t xml:space="preserve">3.  </w:t>
      </w:r>
      <w:r>
        <w:rPr>
          <w:rFonts w:hint="eastAsia"/>
          <w:sz w:val="32"/>
          <w:szCs w:val="32"/>
        </w:rPr>
        <w:t>上册第</w:t>
      </w:r>
      <w:r>
        <w:rPr>
          <w:sz w:val="32"/>
          <w:szCs w:val="32"/>
        </w:rPr>
        <w:t>6</w:t>
      </w:r>
      <w:r>
        <w:rPr>
          <w:rFonts w:hint="eastAsia"/>
          <w:sz w:val="32"/>
          <w:szCs w:val="32"/>
        </w:rPr>
        <w:t>课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演唱课《捉迷藏》</w:t>
      </w:r>
      <w:r>
        <w:rPr>
          <w:sz w:val="32"/>
          <w:szCs w:val="32"/>
        </w:rPr>
        <w:t xml:space="preserve">               </w:t>
      </w:r>
      <w:r>
        <w:rPr>
          <w:rFonts w:hint="eastAsia"/>
          <w:sz w:val="32"/>
          <w:szCs w:val="32"/>
        </w:rPr>
        <w:t>（第一课时）</w:t>
      </w:r>
    </w:p>
    <w:p w:rsidR="009669AA" w:rsidRDefault="009669AA">
      <w:pPr>
        <w:rPr>
          <w:sz w:val="32"/>
          <w:szCs w:val="32"/>
        </w:rPr>
      </w:pPr>
      <w:r>
        <w:rPr>
          <w:sz w:val="32"/>
          <w:szCs w:val="32"/>
        </w:rPr>
        <w:t xml:space="preserve">4.  </w:t>
      </w:r>
      <w:r>
        <w:rPr>
          <w:rFonts w:hint="eastAsia"/>
          <w:sz w:val="32"/>
          <w:szCs w:val="32"/>
        </w:rPr>
        <w:t>上册第</w:t>
      </w:r>
      <w:r>
        <w:rPr>
          <w:sz w:val="32"/>
          <w:szCs w:val="32"/>
        </w:rPr>
        <w:t>7</w:t>
      </w:r>
      <w:r>
        <w:rPr>
          <w:rFonts w:hint="eastAsia"/>
          <w:sz w:val="32"/>
          <w:szCs w:val="32"/>
        </w:rPr>
        <w:t>课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演唱课《美丽的黄昏》</w:t>
      </w:r>
      <w:r>
        <w:rPr>
          <w:sz w:val="32"/>
          <w:szCs w:val="32"/>
        </w:rPr>
        <w:t xml:space="preserve">           </w:t>
      </w:r>
      <w:r>
        <w:rPr>
          <w:rFonts w:hint="eastAsia"/>
          <w:sz w:val="32"/>
          <w:szCs w:val="32"/>
        </w:rPr>
        <w:t>（第一课时）</w:t>
      </w:r>
    </w:p>
    <w:p w:rsidR="009669AA" w:rsidRDefault="009669AA">
      <w:pPr>
        <w:rPr>
          <w:sz w:val="32"/>
          <w:szCs w:val="32"/>
        </w:rPr>
      </w:pPr>
      <w:r>
        <w:rPr>
          <w:sz w:val="32"/>
          <w:szCs w:val="32"/>
        </w:rPr>
        <w:t xml:space="preserve">5.  </w:t>
      </w:r>
      <w:r>
        <w:rPr>
          <w:rFonts w:hint="eastAsia"/>
          <w:sz w:val="32"/>
          <w:szCs w:val="32"/>
        </w:rPr>
        <w:t>上册第</w:t>
      </w:r>
      <w:r>
        <w:rPr>
          <w:sz w:val="32"/>
          <w:szCs w:val="32"/>
        </w:rPr>
        <w:t>8</w:t>
      </w:r>
      <w:r>
        <w:rPr>
          <w:rFonts w:hint="eastAsia"/>
          <w:sz w:val="32"/>
          <w:szCs w:val="32"/>
        </w:rPr>
        <w:t>课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演唱课《桔梗谣》</w:t>
      </w:r>
      <w:r>
        <w:rPr>
          <w:sz w:val="32"/>
          <w:szCs w:val="32"/>
        </w:rPr>
        <w:t xml:space="preserve">               </w:t>
      </w:r>
      <w:r>
        <w:rPr>
          <w:rFonts w:hint="eastAsia"/>
          <w:sz w:val="32"/>
          <w:szCs w:val="32"/>
        </w:rPr>
        <w:t>（第一课时）</w:t>
      </w:r>
    </w:p>
    <w:p w:rsidR="009669AA" w:rsidRDefault="009669AA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三年级下册：</w:t>
      </w:r>
    </w:p>
    <w:p w:rsidR="009669AA" w:rsidRDefault="009669AA">
      <w:pPr>
        <w:rPr>
          <w:sz w:val="32"/>
          <w:szCs w:val="32"/>
        </w:rPr>
      </w:pPr>
      <w:r>
        <w:rPr>
          <w:sz w:val="32"/>
          <w:szCs w:val="32"/>
        </w:rPr>
        <w:t xml:space="preserve">6.  </w:t>
      </w:r>
      <w:r>
        <w:rPr>
          <w:rFonts w:hint="eastAsia"/>
          <w:sz w:val="32"/>
          <w:szCs w:val="32"/>
        </w:rPr>
        <w:t>下册第</w:t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课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演唱课《祖国祖国我们爱你》</w:t>
      </w:r>
      <w:r>
        <w:rPr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（第一课时）</w:t>
      </w:r>
    </w:p>
    <w:p w:rsidR="009669AA" w:rsidRDefault="009669AA">
      <w:pPr>
        <w:rPr>
          <w:sz w:val="32"/>
          <w:szCs w:val="32"/>
        </w:rPr>
      </w:pPr>
      <w:r>
        <w:rPr>
          <w:sz w:val="32"/>
          <w:szCs w:val="32"/>
        </w:rPr>
        <w:t xml:space="preserve">7.  </w:t>
      </w:r>
      <w:r>
        <w:rPr>
          <w:rFonts w:hint="eastAsia"/>
          <w:sz w:val="32"/>
          <w:szCs w:val="32"/>
        </w:rPr>
        <w:t>下册第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课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演唱课《摇船调》</w:t>
      </w:r>
      <w:r>
        <w:rPr>
          <w:sz w:val="32"/>
          <w:szCs w:val="32"/>
        </w:rPr>
        <w:t xml:space="preserve">               </w:t>
      </w:r>
      <w:bookmarkStart w:id="0" w:name="_GoBack"/>
      <w:bookmarkEnd w:id="0"/>
      <w:r>
        <w:rPr>
          <w:rFonts w:hint="eastAsia"/>
          <w:sz w:val="32"/>
          <w:szCs w:val="32"/>
        </w:rPr>
        <w:t>（第一课时）</w:t>
      </w:r>
    </w:p>
    <w:p w:rsidR="009669AA" w:rsidRDefault="009669AA">
      <w:pPr>
        <w:rPr>
          <w:sz w:val="32"/>
          <w:szCs w:val="32"/>
        </w:rPr>
      </w:pPr>
    </w:p>
    <w:p w:rsidR="009669AA" w:rsidRDefault="009669AA">
      <w:pPr>
        <w:rPr>
          <w:sz w:val="32"/>
          <w:szCs w:val="32"/>
        </w:rPr>
      </w:pPr>
    </w:p>
    <w:p w:rsidR="009669AA" w:rsidRDefault="009669AA">
      <w:pPr>
        <w:rPr>
          <w:sz w:val="32"/>
          <w:szCs w:val="32"/>
        </w:rPr>
      </w:pPr>
      <w:r>
        <w:rPr>
          <w:sz w:val="32"/>
          <w:szCs w:val="32"/>
        </w:rPr>
        <w:t xml:space="preserve">8.  </w:t>
      </w:r>
      <w:r>
        <w:rPr>
          <w:rFonts w:hint="eastAsia"/>
          <w:sz w:val="32"/>
          <w:szCs w:val="32"/>
        </w:rPr>
        <w:t>下册第</w:t>
      </w: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>课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演唱课《柳树姑娘》</w:t>
      </w:r>
      <w:r>
        <w:rPr>
          <w:sz w:val="32"/>
          <w:szCs w:val="32"/>
        </w:rPr>
        <w:t xml:space="preserve">             </w:t>
      </w:r>
      <w:r>
        <w:rPr>
          <w:rFonts w:hint="eastAsia"/>
          <w:sz w:val="32"/>
          <w:szCs w:val="32"/>
        </w:rPr>
        <w:t>（第一课时）</w:t>
      </w:r>
    </w:p>
    <w:p w:rsidR="009669AA" w:rsidRDefault="009669AA">
      <w:pPr>
        <w:rPr>
          <w:sz w:val="32"/>
          <w:szCs w:val="32"/>
        </w:rPr>
      </w:pPr>
      <w:r>
        <w:rPr>
          <w:sz w:val="32"/>
          <w:szCs w:val="32"/>
        </w:rPr>
        <w:t xml:space="preserve">9.  </w:t>
      </w:r>
      <w:r>
        <w:rPr>
          <w:rFonts w:hint="eastAsia"/>
          <w:sz w:val="32"/>
          <w:szCs w:val="32"/>
        </w:rPr>
        <w:t>下册第</w:t>
      </w:r>
      <w:r>
        <w:rPr>
          <w:sz w:val="32"/>
          <w:szCs w:val="32"/>
        </w:rPr>
        <w:t>4</w:t>
      </w:r>
      <w:r>
        <w:rPr>
          <w:rFonts w:hint="eastAsia"/>
          <w:sz w:val="32"/>
          <w:szCs w:val="32"/>
        </w:rPr>
        <w:t>课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演唱课《嘀哩嘀哩》</w:t>
      </w:r>
      <w:r>
        <w:rPr>
          <w:sz w:val="32"/>
          <w:szCs w:val="32"/>
        </w:rPr>
        <w:t xml:space="preserve">             </w:t>
      </w:r>
      <w:r>
        <w:rPr>
          <w:rFonts w:hint="eastAsia"/>
          <w:sz w:val="32"/>
          <w:szCs w:val="32"/>
        </w:rPr>
        <w:t>（第一课时）</w:t>
      </w:r>
    </w:p>
    <w:p w:rsidR="009669AA" w:rsidRDefault="009669AA">
      <w:pPr>
        <w:rPr>
          <w:sz w:val="32"/>
          <w:szCs w:val="32"/>
        </w:rPr>
      </w:pPr>
      <w:r>
        <w:rPr>
          <w:sz w:val="32"/>
          <w:szCs w:val="32"/>
        </w:rPr>
        <w:t xml:space="preserve">10. </w:t>
      </w:r>
      <w:r>
        <w:rPr>
          <w:rFonts w:hint="eastAsia"/>
          <w:sz w:val="32"/>
          <w:szCs w:val="32"/>
        </w:rPr>
        <w:t>下册第</w:t>
      </w:r>
      <w:r>
        <w:rPr>
          <w:sz w:val="32"/>
          <w:szCs w:val="32"/>
        </w:rPr>
        <w:t>6</w:t>
      </w:r>
      <w:r>
        <w:rPr>
          <w:rFonts w:hint="eastAsia"/>
          <w:sz w:val="32"/>
          <w:szCs w:val="32"/>
        </w:rPr>
        <w:t>课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演唱课《剪羊毛》</w:t>
      </w:r>
      <w:r>
        <w:rPr>
          <w:sz w:val="32"/>
          <w:szCs w:val="32"/>
        </w:rPr>
        <w:t xml:space="preserve">               </w:t>
      </w:r>
      <w:r>
        <w:rPr>
          <w:rFonts w:hint="eastAsia"/>
          <w:sz w:val="32"/>
          <w:szCs w:val="32"/>
        </w:rPr>
        <w:t>（第一课时）</w:t>
      </w:r>
    </w:p>
    <w:p w:rsidR="009669AA" w:rsidRDefault="009669AA">
      <w:pPr>
        <w:rPr>
          <w:sz w:val="32"/>
          <w:szCs w:val="32"/>
        </w:rPr>
      </w:pPr>
      <w:r>
        <w:rPr>
          <w:sz w:val="32"/>
          <w:szCs w:val="32"/>
        </w:rPr>
        <w:t xml:space="preserve">11. </w:t>
      </w:r>
      <w:r>
        <w:rPr>
          <w:rFonts w:hint="eastAsia"/>
          <w:sz w:val="32"/>
          <w:szCs w:val="32"/>
        </w:rPr>
        <w:t>下册第</w:t>
      </w:r>
      <w:r>
        <w:rPr>
          <w:sz w:val="32"/>
          <w:szCs w:val="32"/>
        </w:rPr>
        <w:t>7</w:t>
      </w:r>
      <w:r>
        <w:rPr>
          <w:rFonts w:hint="eastAsia"/>
          <w:sz w:val="32"/>
          <w:szCs w:val="32"/>
        </w:rPr>
        <w:t>课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演唱课《每当我走过老师窗前》</w:t>
      </w: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（第一课时）</w:t>
      </w:r>
    </w:p>
    <w:p w:rsidR="009669AA" w:rsidRDefault="009669AA">
      <w:pPr>
        <w:rPr>
          <w:sz w:val="32"/>
          <w:szCs w:val="32"/>
        </w:rPr>
      </w:pPr>
      <w:r>
        <w:rPr>
          <w:sz w:val="32"/>
          <w:szCs w:val="32"/>
        </w:rPr>
        <w:t xml:space="preserve">12. </w:t>
      </w:r>
      <w:r>
        <w:rPr>
          <w:rFonts w:hint="eastAsia"/>
          <w:sz w:val="32"/>
          <w:szCs w:val="32"/>
        </w:rPr>
        <w:t>下册第</w:t>
      </w:r>
      <w:r>
        <w:rPr>
          <w:sz w:val="32"/>
          <w:szCs w:val="32"/>
        </w:rPr>
        <w:t>8</w:t>
      </w:r>
      <w:r>
        <w:rPr>
          <w:rFonts w:hint="eastAsia"/>
          <w:sz w:val="32"/>
          <w:szCs w:val="32"/>
        </w:rPr>
        <w:t>课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演唱课《山里的孩子心爱山》</w:t>
      </w:r>
      <w:r>
        <w:rPr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（第一课时）</w:t>
      </w:r>
    </w:p>
    <w:p w:rsidR="009669AA" w:rsidRDefault="009669AA">
      <w:pPr>
        <w:rPr>
          <w:sz w:val="32"/>
          <w:szCs w:val="32"/>
        </w:rPr>
      </w:pPr>
      <w:r>
        <w:rPr>
          <w:rFonts w:ascii="黑体" w:eastAsia="黑体" w:hAnsi="黑体" w:hint="eastAsia"/>
          <w:sz w:val="36"/>
          <w:szCs w:val="36"/>
        </w:rPr>
        <w:t>四年级上册：</w:t>
      </w:r>
    </w:p>
    <w:p w:rsidR="009669AA" w:rsidRDefault="009669AA">
      <w:pPr>
        <w:rPr>
          <w:sz w:val="32"/>
          <w:szCs w:val="32"/>
        </w:rPr>
      </w:pPr>
      <w:r>
        <w:rPr>
          <w:sz w:val="32"/>
          <w:szCs w:val="32"/>
        </w:rPr>
        <w:t xml:space="preserve">13. </w:t>
      </w:r>
      <w:r>
        <w:rPr>
          <w:rFonts w:hint="eastAsia"/>
          <w:sz w:val="32"/>
          <w:szCs w:val="32"/>
        </w:rPr>
        <w:t>上册第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课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演唱课《杨柳青》</w:t>
      </w:r>
      <w:r>
        <w:rPr>
          <w:sz w:val="32"/>
          <w:szCs w:val="32"/>
        </w:rPr>
        <w:t xml:space="preserve">               </w:t>
      </w:r>
      <w:r>
        <w:rPr>
          <w:rFonts w:hint="eastAsia"/>
          <w:sz w:val="32"/>
          <w:szCs w:val="32"/>
        </w:rPr>
        <w:t>（第一课时）</w:t>
      </w:r>
    </w:p>
    <w:p w:rsidR="009669AA" w:rsidRDefault="009669AA">
      <w:pPr>
        <w:rPr>
          <w:sz w:val="32"/>
          <w:szCs w:val="32"/>
        </w:rPr>
      </w:pPr>
      <w:r>
        <w:rPr>
          <w:sz w:val="32"/>
          <w:szCs w:val="32"/>
        </w:rPr>
        <w:t xml:space="preserve">14. </w:t>
      </w:r>
      <w:r>
        <w:rPr>
          <w:rFonts w:hint="eastAsia"/>
          <w:sz w:val="32"/>
          <w:szCs w:val="32"/>
        </w:rPr>
        <w:t>上册第</w:t>
      </w: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>课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演唱课《哦，十分钟》</w:t>
      </w:r>
      <w:r>
        <w:rPr>
          <w:sz w:val="32"/>
          <w:szCs w:val="32"/>
        </w:rPr>
        <w:t xml:space="preserve">           </w:t>
      </w:r>
      <w:r>
        <w:rPr>
          <w:rFonts w:hint="eastAsia"/>
          <w:sz w:val="32"/>
          <w:szCs w:val="32"/>
        </w:rPr>
        <w:t>（第一课时）</w:t>
      </w:r>
    </w:p>
    <w:p w:rsidR="009669AA" w:rsidRDefault="009669AA">
      <w:pPr>
        <w:rPr>
          <w:sz w:val="32"/>
          <w:szCs w:val="32"/>
        </w:rPr>
      </w:pPr>
      <w:r>
        <w:rPr>
          <w:sz w:val="32"/>
          <w:szCs w:val="32"/>
        </w:rPr>
        <w:t xml:space="preserve">15. </w:t>
      </w:r>
      <w:r>
        <w:rPr>
          <w:rFonts w:hint="eastAsia"/>
          <w:sz w:val="32"/>
          <w:szCs w:val="32"/>
        </w:rPr>
        <w:t>上册第</w:t>
      </w:r>
      <w:r>
        <w:rPr>
          <w:sz w:val="32"/>
          <w:szCs w:val="32"/>
        </w:rPr>
        <w:t>5</w:t>
      </w:r>
      <w:r>
        <w:rPr>
          <w:rFonts w:hint="eastAsia"/>
          <w:sz w:val="32"/>
          <w:szCs w:val="32"/>
        </w:rPr>
        <w:t>课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演唱课《荡秋千》</w:t>
      </w:r>
      <w:r>
        <w:rPr>
          <w:sz w:val="32"/>
          <w:szCs w:val="32"/>
        </w:rPr>
        <w:t xml:space="preserve">               </w:t>
      </w:r>
      <w:r>
        <w:rPr>
          <w:rFonts w:hint="eastAsia"/>
          <w:sz w:val="32"/>
          <w:szCs w:val="32"/>
        </w:rPr>
        <w:t>（第一课时）</w:t>
      </w:r>
    </w:p>
    <w:p w:rsidR="009669AA" w:rsidRDefault="009669AA">
      <w:pPr>
        <w:rPr>
          <w:sz w:val="32"/>
          <w:szCs w:val="32"/>
        </w:rPr>
      </w:pPr>
      <w:r>
        <w:rPr>
          <w:sz w:val="32"/>
          <w:szCs w:val="32"/>
        </w:rPr>
        <w:t xml:space="preserve">16. </w:t>
      </w:r>
      <w:r>
        <w:rPr>
          <w:rFonts w:hint="eastAsia"/>
          <w:sz w:val="32"/>
          <w:szCs w:val="32"/>
        </w:rPr>
        <w:t>上册第</w:t>
      </w:r>
      <w:r>
        <w:rPr>
          <w:sz w:val="32"/>
          <w:szCs w:val="32"/>
        </w:rPr>
        <w:t>6</w:t>
      </w:r>
      <w:r>
        <w:rPr>
          <w:rFonts w:hint="eastAsia"/>
          <w:sz w:val="32"/>
          <w:szCs w:val="32"/>
        </w:rPr>
        <w:t>课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演唱课《小螺号》</w:t>
      </w:r>
      <w:r>
        <w:rPr>
          <w:sz w:val="32"/>
          <w:szCs w:val="32"/>
        </w:rPr>
        <w:t xml:space="preserve">               </w:t>
      </w:r>
      <w:r>
        <w:rPr>
          <w:rFonts w:hint="eastAsia"/>
          <w:sz w:val="32"/>
          <w:szCs w:val="32"/>
        </w:rPr>
        <w:t>（第一课时）</w:t>
      </w:r>
    </w:p>
    <w:p w:rsidR="009669AA" w:rsidRDefault="009669AA">
      <w:pPr>
        <w:rPr>
          <w:sz w:val="32"/>
          <w:szCs w:val="32"/>
        </w:rPr>
      </w:pPr>
      <w:r>
        <w:rPr>
          <w:sz w:val="32"/>
          <w:szCs w:val="32"/>
        </w:rPr>
        <w:t xml:space="preserve">17. </w:t>
      </w:r>
      <w:r>
        <w:rPr>
          <w:rFonts w:hint="eastAsia"/>
          <w:sz w:val="32"/>
          <w:szCs w:val="32"/>
        </w:rPr>
        <w:t>上册第</w:t>
      </w:r>
      <w:r>
        <w:rPr>
          <w:sz w:val="32"/>
          <w:szCs w:val="32"/>
        </w:rPr>
        <w:t>6</w:t>
      </w:r>
      <w:r>
        <w:rPr>
          <w:rFonts w:hint="eastAsia"/>
          <w:sz w:val="32"/>
          <w:szCs w:val="32"/>
        </w:rPr>
        <w:t>课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演唱课《让我们荡起双桨》</w:t>
      </w:r>
      <w:r>
        <w:rPr>
          <w:sz w:val="32"/>
          <w:szCs w:val="32"/>
        </w:rPr>
        <w:t xml:space="preserve">       </w:t>
      </w:r>
      <w:r>
        <w:rPr>
          <w:rFonts w:hint="eastAsia"/>
          <w:sz w:val="32"/>
          <w:szCs w:val="32"/>
        </w:rPr>
        <w:t>（第一课时）</w:t>
      </w:r>
    </w:p>
    <w:p w:rsidR="009669AA" w:rsidRDefault="009669AA">
      <w:pPr>
        <w:rPr>
          <w:sz w:val="32"/>
          <w:szCs w:val="32"/>
        </w:rPr>
      </w:pPr>
      <w:r>
        <w:rPr>
          <w:sz w:val="32"/>
          <w:szCs w:val="32"/>
        </w:rPr>
        <w:t xml:space="preserve">18. </w:t>
      </w:r>
      <w:r>
        <w:rPr>
          <w:rFonts w:hint="eastAsia"/>
          <w:sz w:val="32"/>
          <w:szCs w:val="32"/>
        </w:rPr>
        <w:t>上册第</w:t>
      </w:r>
      <w:r>
        <w:rPr>
          <w:sz w:val="32"/>
          <w:szCs w:val="32"/>
        </w:rPr>
        <w:t>8</w:t>
      </w:r>
      <w:r>
        <w:rPr>
          <w:rFonts w:hint="eastAsia"/>
          <w:sz w:val="32"/>
          <w:szCs w:val="32"/>
        </w:rPr>
        <w:t>课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演唱课《龙里格龙》</w:t>
      </w:r>
      <w:r>
        <w:rPr>
          <w:sz w:val="32"/>
          <w:szCs w:val="32"/>
        </w:rPr>
        <w:t xml:space="preserve">             </w:t>
      </w:r>
      <w:r>
        <w:rPr>
          <w:rFonts w:hint="eastAsia"/>
          <w:sz w:val="32"/>
          <w:szCs w:val="32"/>
        </w:rPr>
        <w:t>（第一课时）</w:t>
      </w:r>
    </w:p>
    <w:p w:rsidR="009669AA" w:rsidRDefault="009669AA">
      <w:pPr>
        <w:rPr>
          <w:sz w:val="32"/>
          <w:szCs w:val="32"/>
        </w:rPr>
      </w:pPr>
      <w:r>
        <w:rPr>
          <w:rFonts w:ascii="黑体" w:eastAsia="黑体" w:hAnsi="黑体" w:hint="eastAsia"/>
          <w:sz w:val="36"/>
          <w:szCs w:val="36"/>
        </w:rPr>
        <w:t>四年级下册：</w:t>
      </w:r>
    </w:p>
    <w:p w:rsidR="009669AA" w:rsidRDefault="009669AA">
      <w:pPr>
        <w:rPr>
          <w:sz w:val="32"/>
          <w:szCs w:val="32"/>
        </w:rPr>
      </w:pPr>
      <w:r>
        <w:rPr>
          <w:sz w:val="32"/>
          <w:szCs w:val="32"/>
        </w:rPr>
        <w:t xml:space="preserve">19. </w:t>
      </w:r>
      <w:r>
        <w:rPr>
          <w:rFonts w:hint="eastAsia"/>
          <w:sz w:val="32"/>
          <w:szCs w:val="32"/>
        </w:rPr>
        <w:t>下册第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课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演唱课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《我是少年阿凡提》</w:t>
      </w:r>
      <w:r>
        <w:rPr>
          <w:sz w:val="32"/>
          <w:szCs w:val="32"/>
        </w:rPr>
        <w:t xml:space="preserve">      </w:t>
      </w:r>
      <w:r>
        <w:rPr>
          <w:rFonts w:hint="eastAsia"/>
          <w:sz w:val="32"/>
          <w:szCs w:val="32"/>
        </w:rPr>
        <w:t>（第一课时）</w:t>
      </w:r>
    </w:p>
    <w:p w:rsidR="009669AA" w:rsidRDefault="009669AA">
      <w:pPr>
        <w:rPr>
          <w:sz w:val="32"/>
          <w:szCs w:val="32"/>
        </w:rPr>
      </w:pPr>
      <w:r>
        <w:rPr>
          <w:sz w:val="32"/>
          <w:szCs w:val="32"/>
        </w:rPr>
        <w:t xml:space="preserve">20. </w:t>
      </w:r>
      <w:r>
        <w:rPr>
          <w:rFonts w:hint="eastAsia"/>
          <w:sz w:val="32"/>
          <w:szCs w:val="32"/>
        </w:rPr>
        <w:t>下册第</w:t>
      </w:r>
      <w:r>
        <w:rPr>
          <w:sz w:val="32"/>
          <w:szCs w:val="32"/>
        </w:rPr>
        <w:t>6</w:t>
      </w:r>
      <w:r>
        <w:rPr>
          <w:rFonts w:hint="eastAsia"/>
          <w:sz w:val="32"/>
          <w:szCs w:val="32"/>
        </w:rPr>
        <w:t>课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演唱课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《摇篮曲》汪玲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杨存德曲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（第一课时）</w:t>
      </w:r>
    </w:p>
    <w:p w:rsidR="009669AA" w:rsidRDefault="009669AA">
      <w:pPr>
        <w:rPr>
          <w:sz w:val="32"/>
          <w:szCs w:val="32"/>
        </w:rPr>
      </w:pPr>
    </w:p>
    <w:p w:rsidR="009669AA" w:rsidRDefault="009669AA">
      <w:pPr>
        <w:rPr>
          <w:sz w:val="32"/>
          <w:szCs w:val="32"/>
        </w:rPr>
      </w:pPr>
    </w:p>
    <w:p w:rsidR="009669AA" w:rsidRDefault="009669AA">
      <w:pPr>
        <w:rPr>
          <w:sz w:val="32"/>
          <w:szCs w:val="32"/>
        </w:rPr>
      </w:pPr>
    </w:p>
    <w:sectPr w:rsidR="009669AA" w:rsidSect="00F679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9AA" w:rsidRDefault="009669AA">
      <w:r>
        <w:separator/>
      </w:r>
    </w:p>
  </w:endnote>
  <w:endnote w:type="continuationSeparator" w:id="0">
    <w:p w:rsidR="009669AA" w:rsidRDefault="00966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9AA" w:rsidRDefault="009669A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9AA" w:rsidRDefault="009669A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9AA" w:rsidRDefault="009669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9AA" w:rsidRDefault="009669AA">
      <w:r>
        <w:separator/>
      </w:r>
    </w:p>
  </w:footnote>
  <w:footnote w:type="continuationSeparator" w:id="0">
    <w:p w:rsidR="009669AA" w:rsidRDefault="009669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9AA" w:rsidRDefault="009669A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9AA" w:rsidRDefault="009669AA" w:rsidP="00E1706D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9AA" w:rsidRDefault="009669A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ZTBjNjc3ZWQ3NjMwODE1MDFmNGZiMmMzMWQ5MzQ0ZmQifQ=="/>
  </w:docVars>
  <w:rsids>
    <w:rsidRoot w:val="00AA3DD8"/>
    <w:rsid w:val="00004FD7"/>
    <w:rsid w:val="00023DAE"/>
    <w:rsid w:val="00052CF5"/>
    <w:rsid w:val="000536A5"/>
    <w:rsid w:val="000603A9"/>
    <w:rsid w:val="0006182D"/>
    <w:rsid w:val="00065604"/>
    <w:rsid w:val="000671EC"/>
    <w:rsid w:val="00072C37"/>
    <w:rsid w:val="00076FD8"/>
    <w:rsid w:val="00083D13"/>
    <w:rsid w:val="00092E81"/>
    <w:rsid w:val="000A6842"/>
    <w:rsid w:val="000A6F9D"/>
    <w:rsid w:val="000B4263"/>
    <w:rsid w:val="000B6139"/>
    <w:rsid w:val="000B6448"/>
    <w:rsid w:val="000C0087"/>
    <w:rsid w:val="000C5BDB"/>
    <w:rsid w:val="000E25DF"/>
    <w:rsid w:val="000E4C3E"/>
    <w:rsid w:val="000F2E84"/>
    <w:rsid w:val="001070B8"/>
    <w:rsid w:val="00117D99"/>
    <w:rsid w:val="00121B79"/>
    <w:rsid w:val="00132CF9"/>
    <w:rsid w:val="00136E5D"/>
    <w:rsid w:val="001432C7"/>
    <w:rsid w:val="00143369"/>
    <w:rsid w:val="00160D32"/>
    <w:rsid w:val="00161746"/>
    <w:rsid w:val="0016179D"/>
    <w:rsid w:val="001635BF"/>
    <w:rsid w:val="0017091D"/>
    <w:rsid w:val="00170B72"/>
    <w:rsid w:val="001762CE"/>
    <w:rsid w:val="00193880"/>
    <w:rsid w:val="00196515"/>
    <w:rsid w:val="001A0A23"/>
    <w:rsid w:val="001A0C47"/>
    <w:rsid w:val="001A19B4"/>
    <w:rsid w:val="001A23BA"/>
    <w:rsid w:val="001B2E6D"/>
    <w:rsid w:val="001C628B"/>
    <w:rsid w:val="001C6304"/>
    <w:rsid w:val="001C6E7B"/>
    <w:rsid w:val="001E322C"/>
    <w:rsid w:val="001E505A"/>
    <w:rsid w:val="001F0A2D"/>
    <w:rsid w:val="001F1569"/>
    <w:rsid w:val="00203AF4"/>
    <w:rsid w:val="00215E90"/>
    <w:rsid w:val="00234087"/>
    <w:rsid w:val="002509ED"/>
    <w:rsid w:val="00255AF9"/>
    <w:rsid w:val="00265814"/>
    <w:rsid w:val="00284C97"/>
    <w:rsid w:val="002B5823"/>
    <w:rsid w:val="002B6827"/>
    <w:rsid w:val="002C5090"/>
    <w:rsid w:val="002C7EFE"/>
    <w:rsid w:val="002D03FE"/>
    <w:rsid w:val="002E1DDA"/>
    <w:rsid w:val="002E2D91"/>
    <w:rsid w:val="002F580A"/>
    <w:rsid w:val="003307C4"/>
    <w:rsid w:val="003309CF"/>
    <w:rsid w:val="00333AA6"/>
    <w:rsid w:val="00341770"/>
    <w:rsid w:val="00343D1B"/>
    <w:rsid w:val="0035453E"/>
    <w:rsid w:val="00367770"/>
    <w:rsid w:val="0037348B"/>
    <w:rsid w:val="00391FFE"/>
    <w:rsid w:val="003C0476"/>
    <w:rsid w:val="003D03D4"/>
    <w:rsid w:val="003D7A4A"/>
    <w:rsid w:val="003D7A99"/>
    <w:rsid w:val="003F2279"/>
    <w:rsid w:val="00402B33"/>
    <w:rsid w:val="00414250"/>
    <w:rsid w:val="00420231"/>
    <w:rsid w:val="004232DD"/>
    <w:rsid w:val="00426277"/>
    <w:rsid w:val="00440DF1"/>
    <w:rsid w:val="00446FF8"/>
    <w:rsid w:val="004470C9"/>
    <w:rsid w:val="00455CE0"/>
    <w:rsid w:val="00473ACF"/>
    <w:rsid w:val="0048664A"/>
    <w:rsid w:val="00495B3A"/>
    <w:rsid w:val="004C17ED"/>
    <w:rsid w:val="004C57D9"/>
    <w:rsid w:val="004E3B61"/>
    <w:rsid w:val="004F2D08"/>
    <w:rsid w:val="004F528F"/>
    <w:rsid w:val="00502E8A"/>
    <w:rsid w:val="00504B45"/>
    <w:rsid w:val="00505A77"/>
    <w:rsid w:val="0051038B"/>
    <w:rsid w:val="0051071C"/>
    <w:rsid w:val="00517FA2"/>
    <w:rsid w:val="0053018E"/>
    <w:rsid w:val="005357AB"/>
    <w:rsid w:val="00540D2A"/>
    <w:rsid w:val="00546CF7"/>
    <w:rsid w:val="00547C4D"/>
    <w:rsid w:val="00556ABF"/>
    <w:rsid w:val="00560DCD"/>
    <w:rsid w:val="00571B11"/>
    <w:rsid w:val="005769BF"/>
    <w:rsid w:val="0058750E"/>
    <w:rsid w:val="005917EE"/>
    <w:rsid w:val="005A60C6"/>
    <w:rsid w:val="005B10DF"/>
    <w:rsid w:val="005B2F9F"/>
    <w:rsid w:val="005C297C"/>
    <w:rsid w:val="005C5E7B"/>
    <w:rsid w:val="005F0777"/>
    <w:rsid w:val="005F507D"/>
    <w:rsid w:val="006144DD"/>
    <w:rsid w:val="00624184"/>
    <w:rsid w:val="00624821"/>
    <w:rsid w:val="00625A93"/>
    <w:rsid w:val="00626468"/>
    <w:rsid w:val="0063446F"/>
    <w:rsid w:val="00635931"/>
    <w:rsid w:val="00666AB2"/>
    <w:rsid w:val="006716C8"/>
    <w:rsid w:val="00681856"/>
    <w:rsid w:val="0068358A"/>
    <w:rsid w:val="006908B7"/>
    <w:rsid w:val="006B1F95"/>
    <w:rsid w:val="006D6DF1"/>
    <w:rsid w:val="006E2182"/>
    <w:rsid w:val="006F1E04"/>
    <w:rsid w:val="006F4143"/>
    <w:rsid w:val="007028E8"/>
    <w:rsid w:val="00705A9E"/>
    <w:rsid w:val="00712DA4"/>
    <w:rsid w:val="0071514E"/>
    <w:rsid w:val="00723F61"/>
    <w:rsid w:val="00730D00"/>
    <w:rsid w:val="00730E1E"/>
    <w:rsid w:val="00732908"/>
    <w:rsid w:val="007330F5"/>
    <w:rsid w:val="00744C17"/>
    <w:rsid w:val="00745292"/>
    <w:rsid w:val="00761D1E"/>
    <w:rsid w:val="00771455"/>
    <w:rsid w:val="00783A42"/>
    <w:rsid w:val="00784217"/>
    <w:rsid w:val="007A56C0"/>
    <w:rsid w:val="007C2F63"/>
    <w:rsid w:val="007C5CEC"/>
    <w:rsid w:val="007D045F"/>
    <w:rsid w:val="007D33D7"/>
    <w:rsid w:val="007E7D4B"/>
    <w:rsid w:val="007F0B67"/>
    <w:rsid w:val="007F5212"/>
    <w:rsid w:val="0080477C"/>
    <w:rsid w:val="008128D5"/>
    <w:rsid w:val="00821C1C"/>
    <w:rsid w:val="00830A04"/>
    <w:rsid w:val="00836A63"/>
    <w:rsid w:val="00836CE2"/>
    <w:rsid w:val="008377AF"/>
    <w:rsid w:val="00841399"/>
    <w:rsid w:val="00842273"/>
    <w:rsid w:val="00844A36"/>
    <w:rsid w:val="008922C0"/>
    <w:rsid w:val="008A5108"/>
    <w:rsid w:val="008B4852"/>
    <w:rsid w:val="008C2A84"/>
    <w:rsid w:val="008D2B5B"/>
    <w:rsid w:val="008D5A25"/>
    <w:rsid w:val="008E16A6"/>
    <w:rsid w:val="008E296A"/>
    <w:rsid w:val="008E6731"/>
    <w:rsid w:val="009006A4"/>
    <w:rsid w:val="00900AEF"/>
    <w:rsid w:val="00905900"/>
    <w:rsid w:val="00907EBA"/>
    <w:rsid w:val="0091184E"/>
    <w:rsid w:val="00914E9C"/>
    <w:rsid w:val="00926AE3"/>
    <w:rsid w:val="0093042E"/>
    <w:rsid w:val="00953F97"/>
    <w:rsid w:val="00954A9F"/>
    <w:rsid w:val="00957E41"/>
    <w:rsid w:val="009619FC"/>
    <w:rsid w:val="009669AA"/>
    <w:rsid w:val="00970592"/>
    <w:rsid w:val="009745F7"/>
    <w:rsid w:val="00976546"/>
    <w:rsid w:val="00984D5A"/>
    <w:rsid w:val="00994A75"/>
    <w:rsid w:val="009A0705"/>
    <w:rsid w:val="009A3BA4"/>
    <w:rsid w:val="009B0857"/>
    <w:rsid w:val="009B748A"/>
    <w:rsid w:val="009B7A1F"/>
    <w:rsid w:val="009C123C"/>
    <w:rsid w:val="009C2210"/>
    <w:rsid w:val="009C7041"/>
    <w:rsid w:val="009C7CA7"/>
    <w:rsid w:val="009D07F2"/>
    <w:rsid w:val="009D259B"/>
    <w:rsid w:val="009D4FFC"/>
    <w:rsid w:val="009E2F98"/>
    <w:rsid w:val="009E527D"/>
    <w:rsid w:val="009F69B3"/>
    <w:rsid w:val="009F7465"/>
    <w:rsid w:val="00A0279F"/>
    <w:rsid w:val="00A14415"/>
    <w:rsid w:val="00A34871"/>
    <w:rsid w:val="00A3692A"/>
    <w:rsid w:val="00A55D3B"/>
    <w:rsid w:val="00A701A0"/>
    <w:rsid w:val="00A72116"/>
    <w:rsid w:val="00A743BD"/>
    <w:rsid w:val="00A96230"/>
    <w:rsid w:val="00A96495"/>
    <w:rsid w:val="00AA3DD8"/>
    <w:rsid w:val="00AA7BFB"/>
    <w:rsid w:val="00AD2527"/>
    <w:rsid w:val="00AD38BB"/>
    <w:rsid w:val="00AE28B1"/>
    <w:rsid w:val="00AE4B08"/>
    <w:rsid w:val="00AF2460"/>
    <w:rsid w:val="00AF3A35"/>
    <w:rsid w:val="00AF3BA1"/>
    <w:rsid w:val="00B02C2A"/>
    <w:rsid w:val="00B02EAD"/>
    <w:rsid w:val="00B14299"/>
    <w:rsid w:val="00B5289A"/>
    <w:rsid w:val="00B62930"/>
    <w:rsid w:val="00B64458"/>
    <w:rsid w:val="00B80C76"/>
    <w:rsid w:val="00B81C19"/>
    <w:rsid w:val="00BA1EEC"/>
    <w:rsid w:val="00BC229F"/>
    <w:rsid w:val="00BC2B80"/>
    <w:rsid w:val="00BC41FC"/>
    <w:rsid w:val="00BE00F5"/>
    <w:rsid w:val="00BE07C7"/>
    <w:rsid w:val="00BE1601"/>
    <w:rsid w:val="00BF4D73"/>
    <w:rsid w:val="00C00604"/>
    <w:rsid w:val="00C139C3"/>
    <w:rsid w:val="00C15168"/>
    <w:rsid w:val="00C330F4"/>
    <w:rsid w:val="00C3401E"/>
    <w:rsid w:val="00C6664D"/>
    <w:rsid w:val="00C700CB"/>
    <w:rsid w:val="00C73B83"/>
    <w:rsid w:val="00C76932"/>
    <w:rsid w:val="00C806B1"/>
    <w:rsid w:val="00C87BB6"/>
    <w:rsid w:val="00C92194"/>
    <w:rsid w:val="00C95955"/>
    <w:rsid w:val="00CC2FDF"/>
    <w:rsid w:val="00CC5BA6"/>
    <w:rsid w:val="00CD2230"/>
    <w:rsid w:val="00CE7C7D"/>
    <w:rsid w:val="00CF16AD"/>
    <w:rsid w:val="00CF50FA"/>
    <w:rsid w:val="00CF59E4"/>
    <w:rsid w:val="00CF637B"/>
    <w:rsid w:val="00D0072A"/>
    <w:rsid w:val="00D01236"/>
    <w:rsid w:val="00D07451"/>
    <w:rsid w:val="00D33747"/>
    <w:rsid w:val="00D338C4"/>
    <w:rsid w:val="00D339D9"/>
    <w:rsid w:val="00D34019"/>
    <w:rsid w:val="00D36296"/>
    <w:rsid w:val="00D50AF7"/>
    <w:rsid w:val="00D61937"/>
    <w:rsid w:val="00D7051B"/>
    <w:rsid w:val="00D774E5"/>
    <w:rsid w:val="00D859E5"/>
    <w:rsid w:val="00D9322F"/>
    <w:rsid w:val="00D97433"/>
    <w:rsid w:val="00DA07E0"/>
    <w:rsid w:val="00DB0249"/>
    <w:rsid w:val="00DC4E62"/>
    <w:rsid w:val="00DD6688"/>
    <w:rsid w:val="00DE2781"/>
    <w:rsid w:val="00DF6A02"/>
    <w:rsid w:val="00E01DDF"/>
    <w:rsid w:val="00E025FC"/>
    <w:rsid w:val="00E0342F"/>
    <w:rsid w:val="00E1706D"/>
    <w:rsid w:val="00E23E34"/>
    <w:rsid w:val="00E26BC3"/>
    <w:rsid w:val="00E4063F"/>
    <w:rsid w:val="00E41596"/>
    <w:rsid w:val="00E41EFB"/>
    <w:rsid w:val="00E54E57"/>
    <w:rsid w:val="00E60D66"/>
    <w:rsid w:val="00E631E0"/>
    <w:rsid w:val="00EA269C"/>
    <w:rsid w:val="00EA4CE9"/>
    <w:rsid w:val="00EB07B7"/>
    <w:rsid w:val="00EB5EEB"/>
    <w:rsid w:val="00EC20E7"/>
    <w:rsid w:val="00EE12B8"/>
    <w:rsid w:val="00EF207B"/>
    <w:rsid w:val="00EF5DBC"/>
    <w:rsid w:val="00EF7A71"/>
    <w:rsid w:val="00F06451"/>
    <w:rsid w:val="00F201BE"/>
    <w:rsid w:val="00F27A26"/>
    <w:rsid w:val="00F33176"/>
    <w:rsid w:val="00F50F64"/>
    <w:rsid w:val="00F53BAD"/>
    <w:rsid w:val="00F56AFA"/>
    <w:rsid w:val="00F679F5"/>
    <w:rsid w:val="00F70DDC"/>
    <w:rsid w:val="00F76665"/>
    <w:rsid w:val="00FA0394"/>
    <w:rsid w:val="00FA3433"/>
    <w:rsid w:val="00FA7B91"/>
    <w:rsid w:val="00FC48B1"/>
    <w:rsid w:val="00FC643B"/>
    <w:rsid w:val="00FE0D62"/>
    <w:rsid w:val="00FE141A"/>
    <w:rsid w:val="00FF5C5C"/>
    <w:rsid w:val="0EB43F87"/>
    <w:rsid w:val="124B55D2"/>
    <w:rsid w:val="131119A8"/>
    <w:rsid w:val="13741F37"/>
    <w:rsid w:val="2EA22E25"/>
    <w:rsid w:val="2FEC3129"/>
    <w:rsid w:val="44E4041B"/>
    <w:rsid w:val="76676633"/>
    <w:rsid w:val="7B867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9F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679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679F5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F679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679F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152</Words>
  <Characters>868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malili</dc:creator>
  <cp:keywords/>
  <dc:description/>
  <cp:lastModifiedBy>User</cp:lastModifiedBy>
  <cp:revision>18</cp:revision>
  <cp:lastPrinted>2024-07-17T03:05:00Z</cp:lastPrinted>
  <dcterms:created xsi:type="dcterms:W3CDTF">2023-07-16T22:56:00Z</dcterms:created>
  <dcterms:modified xsi:type="dcterms:W3CDTF">2024-07-17T03:15:00Z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FAE0CD0AD66D44E09A499EE4AE22499A_12</vt:lpwstr>
  </property>
</Properties>
</file>